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7C85C3" w14:textId="4AAE61EC" w:rsidR="00E91A4B" w:rsidRDefault="00E91A4B" w:rsidP="00E91A4B">
      <w:pPr>
        <w:pStyle w:val="NoSpacing"/>
      </w:pPr>
      <w:r>
        <w:rPr>
          <w:u w:val="single"/>
        </w:rPr>
        <w:t>Thomas TODD</w:t>
      </w:r>
      <w:r>
        <w:t xml:space="preserve">       </w:t>
      </w:r>
      <w:r>
        <w:t>(fl.1</w:t>
      </w:r>
      <w:r>
        <w:t>428-38)</w:t>
      </w:r>
    </w:p>
    <w:p w14:paraId="2C243586" w14:textId="77777777" w:rsidR="00E91A4B" w:rsidRDefault="00E91A4B" w:rsidP="00E91A4B">
      <w:pPr>
        <w:pStyle w:val="NoSpacing"/>
      </w:pPr>
      <w:r>
        <w:t xml:space="preserve">Vicar of </w:t>
      </w:r>
      <w:proofErr w:type="spellStart"/>
      <w:r>
        <w:t>St.Agatha’s</w:t>
      </w:r>
      <w:proofErr w:type="spellEnd"/>
      <w:r>
        <w:t xml:space="preserve"> Church, </w:t>
      </w:r>
      <w:proofErr w:type="spellStart"/>
      <w:r>
        <w:t>Easby</w:t>
      </w:r>
      <w:proofErr w:type="spellEnd"/>
      <w:r>
        <w:t>, North Riding of Yorkshire.</w:t>
      </w:r>
    </w:p>
    <w:p w14:paraId="04262B8D" w14:textId="77777777" w:rsidR="00E91A4B" w:rsidRDefault="00E91A4B" w:rsidP="00E91A4B">
      <w:pPr>
        <w:pStyle w:val="NoSpacing"/>
      </w:pPr>
    </w:p>
    <w:p w14:paraId="20C55615" w14:textId="77777777" w:rsidR="00E91A4B" w:rsidRDefault="00E91A4B" w:rsidP="00E91A4B">
      <w:pPr>
        <w:pStyle w:val="NoSpacing"/>
      </w:pPr>
    </w:p>
    <w:p w14:paraId="018C2119" w14:textId="1E00BB51" w:rsidR="00E91A4B" w:rsidRDefault="00E91A4B" w:rsidP="00E91A4B">
      <w:pPr>
        <w:pStyle w:val="NoSpacing"/>
      </w:pPr>
      <w:r>
        <w:t xml:space="preserve">  8 May1428</w:t>
      </w:r>
      <w:r>
        <w:tab/>
        <w:t>He b</w:t>
      </w:r>
      <w:bookmarkStart w:id="0" w:name="_GoBack"/>
      <w:bookmarkEnd w:id="0"/>
      <w:r>
        <w:t>ecame Vicar.</w:t>
      </w:r>
    </w:p>
    <w:p w14:paraId="77DE7673" w14:textId="77777777" w:rsidR="00E91A4B" w:rsidRDefault="00E91A4B" w:rsidP="00E91A4B">
      <w:pPr>
        <w:pStyle w:val="NoSpacing"/>
      </w:pPr>
      <w:r>
        <w:tab/>
      </w:r>
      <w:r>
        <w:tab/>
        <w:t>(from information in the church)</w:t>
      </w:r>
    </w:p>
    <w:p w14:paraId="2C7306BA" w14:textId="77777777" w:rsidR="00E91A4B" w:rsidRDefault="00E91A4B" w:rsidP="00E91A4B">
      <w:pPr>
        <w:pStyle w:val="NoSpacing"/>
      </w:pPr>
    </w:p>
    <w:p w14:paraId="53D5D0A1" w14:textId="77777777" w:rsidR="00E91A4B" w:rsidRDefault="00E91A4B" w:rsidP="00E91A4B">
      <w:pPr>
        <w:pStyle w:val="NoSpacing"/>
      </w:pPr>
    </w:p>
    <w:p w14:paraId="4CB1A022" w14:textId="77777777" w:rsidR="00E91A4B" w:rsidRPr="001A6DCC" w:rsidRDefault="00E91A4B" w:rsidP="00E91A4B">
      <w:pPr>
        <w:pStyle w:val="NoSpacing"/>
      </w:pPr>
      <w:r>
        <w:t>7 December 2019</w:t>
      </w:r>
    </w:p>
    <w:p w14:paraId="67D67B52" w14:textId="5559048D" w:rsidR="006B2F86" w:rsidRPr="00E91A4B" w:rsidRDefault="00E91A4B" w:rsidP="00E71FC3">
      <w:pPr>
        <w:pStyle w:val="NoSpacing"/>
      </w:pPr>
    </w:p>
    <w:sectPr w:rsidR="006B2F86" w:rsidRPr="00E91A4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7F430" w14:textId="77777777" w:rsidR="00E91A4B" w:rsidRDefault="00E91A4B" w:rsidP="00E71FC3">
      <w:pPr>
        <w:spacing w:after="0" w:line="240" w:lineRule="auto"/>
      </w:pPr>
      <w:r>
        <w:separator/>
      </w:r>
    </w:p>
  </w:endnote>
  <w:endnote w:type="continuationSeparator" w:id="0">
    <w:p w14:paraId="39172280" w14:textId="77777777" w:rsidR="00E91A4B" w:rsidRDefault="00E91A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59DAE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5EE0E" w14:textId="77777777" w:rsidR="00E91A4B" w:rsidRDefault="00E91A4B" w:rsidP="00E71FC3">
      <w:pPr>
        <w:spacing w:after="0" w:line="240" w:lineRule="auto"/>
      </w:pPr>
      <w:r>
        <w:separator/>
      </w:r>
    </w:p>
  </w:footnote>
  <w:footnote w:type="continuationSeparator" w:id="0">
    <w:p w14:paraId="06F22E45" w14:textId="77777777" w:rsidR="00E91A4B" w:rsidRDefault="00E91A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A4B"/>
    <w:rsid w:val="001A7C09"/>
    <w:rsid w:val="00577BD5"/>
    <w:rsid w:val="006A1F77"/>
    <w:rsid w:val="00733BE7"/>
    <w:rsid w:val="00AB52E8"/>
    <w:rsid w:val="00B16D3F"/>
    <w:rsid w:val="00E71FC3"/>
    <w:rsid w:val="00E91A4B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0E6A0"/>
  <w15:chartTrackingRefBased/>
  <w15:docId w15:val="{544A83B5-46F1-493B-908A-EA38AAA0C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2019-12-07T15:11:00Z</dcterms:created>
  <dcterms:modified xsi:type="dcterms:W3CDTF">2019-12-07T15:13:00Z</dcterms:modified>
</cp:coreProperties>
</file>